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Default="004922A6" w:rsidP="004922A6">
      <w:pPr>
        <w:pStyle w:val="Heading1"/>
      </w:pPr>
      <w:r>
        <w:t>GENERAL</w:t>
      </w:r>
    </w:p>
    <w:p w:rsidR="004922A6" w:rsidRDefault="004922A6" w:rsidP="004922A6">
      <w:pPr>
        <w:pStyle w:val="Heading2"/>
      </w:pPr>
      <w:r>
        <w:t>Summary</w:t>
      </w:r>
    </w:p>
    <w:p w:rsidR="004922A6" w:rsidRDefault="004922A6" w:rsidP="004922A6">
      <w:pPr>
        <w:pStyle w:val="Heading3"/>
      </w:pPr>
      <w:r>
        <w:t>Provide all services, labor, materials, tools, and equipment required for the complete and proper installation of communication pull boxes, hand-holds, outside plant conduits, and hardware as called for in these specifications and related drawings.  The communication pull boxes, hand-holds, outside plant conduits, and hardware will be installed by the electrical contractor.</w:t>
      </w:r>
    </w:p>
    <w:p w:rsidR="004922A6" w:rsidRDefault="004922A6" w:rsidP="004922A6">
      <w:pPr>
        <w:pStyle w:val="Heading2"/>
      </w:pPr>
      <w:r>
        <w:t>System Description</w:t>
      </w:r>
    </w:p>
    <w:p w:rsidR="004922A6" w:rsidRDefault="004922A6" w:rsidP="004922A6">
      <w:pPr>
        <w:pStyle w:val="Heading3"/>
      </w:pPr>
      <w:r>
        <w:t>Hand-holds shall be below grade communications vaults, minimum 24” x 36” x 36” as a general size unless specified differently.</w:t>
      </w:r>
    </w:p>
    <w:p w:rsidR="004922A6" w:rsidRDefault="004922A6" w:rsidP="004922A6">
      <w:pPr>
        <w:pStyle w:val="Heading3"/>
      </w:pPr>
      <w:r>
        <w:t>Hand-holds installed in parking lots or streets must be rated for vehicular traffic.  Lids must be concrete rated for traffic.</w:t>
      </w:r>
    </w:p>
    <w:p w:rsidR="004922A6" w:rsidRDefault="004922A6" w:rsidP="004922A6">
      <w:pPr>
        <w:pStyle w:val="Heading3"/>
      </w:pPr>
      <w:r>
        <w:t>Lids must be 20,000-pound rated.</w:t>
      </w:r>
    </w:p>
    <w:p w:rsidR="004922A6" w:rsidRDefault="004922A6" w:rsidP="004922A6">
      <w:pPr>
        <w:pStyle w:val="Heading3"/>
      </w:pPr>
      <w:r>
        <w:t xml:space="preserve">Types, sizes, and locations of pull boxes and hand-holds are shown on the drawings.  All lids and covers shall be marked “Fiber Optic.”  </w:t>
      </w:r>
    </w:p>
    <w:p w:rsidR="004922A6" w:rsidRDefault="004922A6" w:rsidP="004922A6">
      <w:pPr>
        <w:pStyle w:val="Heading3"/>
      </w:pPr>
      <w:r>
        <w:t xml:space="preserve">A minimum of two 4” entrance conduits will be installed into any building.  </w:t>
      </w:r>
    </w:p>
    <w:p w:rsidR="004922A6" w:rsidRDefault="004922A6" w:rsidP="004922A6">
      <w:pPr>
        <w:pStyle w:val="Heading3"/>
      </w:pPr>
      <w:r>
        <w:t>Outside plant copper, fiber, and coaxial cable shall be installed together in one of the conduits while the other conduit is for future services and disaster mitigation.</w:t>
      </w:r>
    </w:p>
    <w:p w:rsidR="004922A6" w:rsidRDefault="004922A6" w:rsidP="004922A6">
      <w:pPr>
        <w:pStyle w:val="Heading3"/>
      </w:pPr>
      <w:r>
        <w:t>Type of conduit to be used is high-density polyethylene (HDPE).</w:t>
      </w:r>
    </w:p>
    <w:p w:rsidR="004922A6" w:rsidRDefault="004922A6" w:rsidP="004922A6">
      <w:pPr>
        <w:pStyle w:val="Heading3"/>
      </w:pPr>
      <w:r>
        <w:t>Direct buried or aerial service entrances are not allowed unless pre-determined by the UNL IS Project Manager.</w:t>
      </w:r>
    </w:p>
    <w:p w:rsidR="004922A6" w:rsidRDefault="004922A6" w:rsidP="004922A6">
      <w:pPr>
        <w:pStyle w:val="Heading3"/>
      </w:pPr>
      <w:r>
        <w:t>The conduits will be installed from the building to the nearest UNL Utility tunnel if possible.</w:t>
      </w:r>
    </w:p>
    <w:p w:rsidR="004922A6" w:rsidRDefault="004922A6" w:rsidP="004922A6">
      <w:pPr>
        <w:pStyle w:val="Heading3"/>
      </w:pPr>
      <w:r>
        <w:t xml:space="preserve">Dual entrances are very desirable if possible, especially for buildings that house emergency services, data core systems, disaster recovery systems, or designated as an essential services building on campus.  </w:t>
      </w:r>
    </w:p>
    <w:p w:rsidR="004922A6" w:rsidRDefault="004922A6" w:rsidP="004922A6">
      <w:pPr>
        <w:pStyle w:val="Heading3"/>
      </w:pPr>
      <w:r>
        <w:t>Dual entrances should be separated by at least 30 feet.</w:t>
      </w:r>
    </w:p>
    <w:p w:rsidR="004922A6" w:rsidRDefault="004922A6" w:rsidP="004922A6">
      <w:pPr>
        <w:pStyle w:val="Heading3"/>
      </w:pPr>
      <w:r>
        <w:t xml:space="preserve">For outside plant fiber optic entrance cable, install soft sided detectable </w:t>
      </w:r>
      <w:proofErr w:type="spellStart"/>
      <w:r>
        <w:t>innerduct</w:t>
      </w:r>
      <w:proofErr w:type="spellEnd"/>
      <w:r>
        <w:t xml:space="preserve"> in one of the conduits.</w:t>
      </w:r>
    </w:p>
    <w:p w:rsidR="004922A6" w:rsidRDefault="004922A6" w:rsidP="004922A6">
      <w:pPr>
        <w:pStyle w:val="Heading2"/>
      </w:pPr>
      <w:r>
        <w:t>Submittals</w:t>
      </w:r>
    </w:p>
    <w:p w:rsidR="004922A6" w:rsidRDefault="004922A6" w:rsidP="004922A6">
      <w:pPr>
        <w:pStyle w:val="Heading3"/>
      </w:pPr>
      <w:r>
        <w:t>Product Data:  Submit manufacturers’ product information for conduits, accessories, pull boxes, and hand-holds.</w:t>
      </w:r>
    </w:p>
    <w:p w:rsidR="004922A6" w:rsidRDefault="004922A6" w:rsidP="004922A6">
      <w:pPr>
        <w:pStyle w:val="Heading2"/>
      </w:pPr>
      <w:r>
        <w:t>Quality Assurance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2"/>
      </w:pPr>
      <w:r>
        <w:lastRenderedPageBreak/>
        <w:t>Delivery, Storage, and Handling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/>
    <w:p w:rsidR="004922A6" w:rsidRDefault="004922A6" w:rsidP="004922A6">
      <w:pPr>
        <w:pStyle w:val="Heading1"/>
      </w:pPr>
      <w:r>
        <w:t>PRODUCTS</w:t>
      </w:r>
    </w:p>
    <w:p w:rsidR="004922A6" w:rsidRDefault="004922A6" w:rsidP="004922A6">
      <w:pPr>
        <w:pStyle w:val="Heading2"/>
      </w:pPr>
      <w:r>
        <w:t>Manufacturers</w:t>
      </w:r>
    </w:p>
    <w:p w:rsidR="004922A6" w:rsidRDefault="004922A6" w:rsidP="004922A6">
      <w:pPr>
        <w:pStyle w:val="Heading3"/>
      </w:pPr>
      <w:r>
        <w:t>Conduits:  Comply with Division 26 – Electrical.</w:t>
      </w:r>
    </w:p>
    <w:p w:rsidR="004922A6" w:rsidRDefault="004922A6" w:rsidP="004922A6">
      <w:pPr>
        <w:pStyle w:val="Heading3"/>
      </w:pPr>
      <w:r>
        <w:t>Pull boxes and hand-holds:  Comply with drawings for size and specification.</w:t>
      </w:r>
    </w:p>
    <w:p w:rsidR="004922A6" w:rsidRDefault="004922A6" w:rsidP="004922A6">
      <w:pPr>
        <w:pStyle w:val="Heading2"/>
      </w:pPr>
      <w:r>
        <w:t>Materials and Fabrication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1"/>
      </w:pPr>
      <w:r>
        <w:t>EXECUTION</w:t>
      </w:r>
    </w:p>
    <w:p w:rsidR="004922A6" w:rsidRDefault="004922A6" w:rsidP="004922A6">
      <w:pPr>
        <w:pStyle w:val="Heading2"/>
      </w:pPr>
      <w:r>
        <w:t>Examination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2"/>
      </w:pPr>
      <w:r>
        <w:t>Installation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3"/>
      </w:pPr>
      <w:r>
        <w:t xml:space="preserve">Do not include more than two 90-degree bends between pulling points when installing underground conduit.  Require that bends be long sweep type, with a radius of not less than six times the internal diameter of the conduit.  </w:t>
      </w:r>
    </w:p>
    <w:p w:rsidR="004922A6" w:rsidRDefault="004922A6" w:rsidP="004922A6">
      <w:pPr>
        <w:pStyle w:val="Heading3"/>
      </w:pPr>
      <w:r>
        <w:t xml:space="preserve">For every 300 feet of outside plant conduit, install an approved hand hole.  Design hand holes with the UNL IS Project Manager. </w:t>
      </w:r>
    </w:p>
    <w:p w:rsidR="004922A6" w:rsidRDefault="004922A6" w:rsidP="004922A6">
      <w:pPr>
        <w:pStyle w:val="Heading3"/>
      </w:pPr>
      <w:r>
        <w:t>Securely attach conduit to infrastructure in a manner that will withstand placing and pulling operations.</w:t>
      </w:r>
    </w:p>
    <w:p w:rsidR="004922A6" w:rsidRDefault="004922A6" w:rsidP="004922A6">
      <w:pPr>
        <w:pStyle w:val="Heading3"/>
      </w:pPr>
      <w:r>
        <w:t>Keep area around entrance conduit free of any construction, storage, mechanical apparatus, pipes, or other items that might interfere with installing or maintaining cables.</w:t>
      </w:r>
    </w:p>
    <w:p w:rsidR="004922A6" w:rsidRDefault="004922A6" w:rsidP="004922A6">
      <w:pPr>
        <w:pStyle w:val="Heading3"/>
      </w:pPr>
      <w:r>
        <w:t>Seal the inside-building end of conduit to prevent entrance of water or gases.  Reseal conduits after cable is placed.</w:t>
      </w:r>
    </w:p>
    <w:p w:rsidR="004922A6" w:rsidRDefault="004922A6" w:rsidP="004922A6">
      <w:pPr>
        <w:pStyle w:val="Heading3"/>
      </w:pPr>
      <w:r>
        <w:t>Provide mule tape in all entrance conduits.</w:t>
      </w:r>
    </w:p>
    <w:p w:rsidR="004922A6" w:rsidRDefault="004922A6" w:rsidP="004922A6">
      <w:pPr>
        <w:pStyle w:val="Heading3"/>
      </w:pPr>
      <w:r>
        <w:t>Depth of conduit shall be a minimum of 36 inches.</w:t>
      </w:r>
    </w:p>
    <w:p w:rsidR="004922A6" w:rsidRDefault="004922A6" w:rsidP="004922A6">
      <w:pPr>
        <w:pStyle w:val="Heading3"/>
      </w:pPr>
      <w:r>
        <w:t>Warning tape over conduits if installed in trench</w:t>
      </w:r>
    </w:p>
    <w:p w:rsidR="004922A6" w:rsidRDefault="004922A6" w:rsidP="004922A6">
      <w:pPr>
        <w:pStyle w:val="Heading3"/>
      </w:pPr>
      <w:r>
        <w:t>Refer to NEC code, local, and UNL standards for clearance distance from other utilities.</w:t>
      </w:r>
    </w:p>
    <w:p w:rsidR="004922A6" w:rsidRDefault="004922A6" w:rsidP="004922A6">
      <w:pPr>
        <w:pStyle w:val="Heading3"/>
      </w:pPr>
      <w:r>
        <w:lastRenderedPageBreak/>
        <w:t xml:space="preserve">Terminate entrance conduit with metallic insulated-throat threaded bushing at terminal board or at cable tray.  </w:t>
      </w:r>
      <w:proofErr w:type="gramStart"/>
      <w:r>
        <w:t xml:space="preserve">Secure conduit to cable tray with </w:t>
      </w:r>
      <w:proofErr w:type="spellStart"/>
      <w:r>
        <w:t>Gedney</w:t>
      </w:r>
      <w:proofErr w:type="spellEnd"/>
      <w:r>
        <w:t>* CTC or comparable clamp.</w:t>
      </w:r>
      <w:proofErr w:type="gramEnd"/>
    </w:p>
    <w:p w:rsidR="004922A6" w:rsidRDefault="004922A6" w:rsidP="004922A6">
      <w:pPr>
        <w:pStyle w:val="Heading3"/>
      </w:pPr>
      <w:r>
        <w:t>Ground and bond conduits as they enter the building.</w:t>
      </w:r>
    </w:p>
    <w:p w:rsidR="004922A6" w:rsidRDefault="004922A6" w:rsidP="004922A6">
      <w:pPr>
        <w:pStyle w:val="Heading2"/>
      </w:pPr>
      <w:r>
        <w:t>Adjustments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/>
    <w:p w:rsidR="005D6625" w:rsidRPr="004922A6" w:rsidRDefault="004922A6" w:rsidP="004922A6">
      <w:pPr>
        <w:rPr>
          <w:b/>
        </w:rPr>
      </w:pPr>
      <w:r w:rsidRPr="004922A6">
        <w:rPr>
          <w:b/>
        </w:rPr>
        <w:t>END SECTION</w:t>
      </w:r>
    </w:p>
    <w:sectPr w:rsidR="005D6625" w:rsidRPr="004922A6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6DD" w:rsidRDefault="004156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4922A6" w:rsidRDefault="004922A6" w:rsidP="004922A6">
          <w:pPr>
            <w:tabs>
              <w:tab w:val="center" w:pos="4320"/>
              <w:tab w:val="right" w:pos="10080"/>
            </w:tabs>
            <w:jc w:val="right"/>
            <w:rPr>
              <w:spacing w:val="-4"/>
              <w:sz w:val="16"/>
              <w:szCs w:val="16"/>
            </w:rPr>
          </w:pPr>
          <w:r w:rsidRPr="004922A6">
            <w:rPr>
              <w:spacing w:val="-4"/>
              <w:sz w:val="16"/>
              <w:szCs w:val="16"/>
            </w:rPr>
            <w:t>27 05 43</w:t>
          </w:r>
          <w:r w:rsidR="00CC0E4B" w:rsidRPr="004922A6">
            <w:rPr>
              <w:spacing w:val="-4"/>
              <w:sz w:val="16"/>
              <w:szCs w:val="16"/>
            </w:rPr>
            <w:t xml:space="preserve"> </w:t>
          </w:r>
          <w:r w:rsidRPr="004922A6">
            <w:rPr>
              <w:spacing w:val="-4"/>
              <w:sz w:val="16"/>
              <w:szCs w:val="16"/>
            </w:rPr>
            <w:t>Underground Ducts &amp; Raceways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Revised</w:t>
          </w:r>
          <w:bookmarkStart w:id="0" w:name="_GoBack"/>
          <w:bookmarkEnd w:id="0"/>
          <w:r w:rsidRPr="00DF0A4A">
            <w:rPr>
              <w:sz w:val="16"/>
              <w:szCs w:val="16"/>
            </w:rPr>
            <w:t xml:space="preserve"> </w:t>
          </w:r>
          <w:r w:rsidR="004156DD" w:rsidRPr="004156DD">
            <w:rPr>
              <w:sz w:val="16"/>
              <w:szCs w:val="16"/>
            </w:rPr>
            <w:t>7/1/2014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4156DD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4156DD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6DD" w:rsidRDefault="004156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6DD" w:rsidRDefault="004156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4922A6">
      <w:rPr>
        <w:b/>
      </w:rPr>
      <w:t>27 05 43</w:t>
    </w:r>
    <w:r w:rsidRPr="00206F3E">
      <w:rPr>
        <w:b/>
      </w:rPr>
      <w:t xml:space="preserve"> – </w:t>
    </w:r>
    <w:r w:rsidR="004922A6">
      <w:rPr>
        <w:b/>
      </w:rPr>
      <w:t>UNDERGROUND DUCTS &amp; RACEWAYS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6DD" w:rsidRDefault="004156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4A49A4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156DD"/>
    <w:rsid w:val="004316B8"/>
    <w:rsid w:val="004334B1"/>
    <w:rsid w:val="00441A40"/>
    <w:rsid w:val="004429B9"/>
    <w:rsid w:val="004549B0"/>
    <w:rsid w:val="00473558"/>
    <w:rsid w:val="0048323B"/>
    <w:rsid w:val="00484BD9"/>
    <w:rsid w:val="004922A6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9253E-80D8-4756-9185-CF5C8049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4</TotalTime>
  <Pages>3</Pages>
  <Words>598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The Clark Enersen Partners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Will Kerns</dc:creator>
  <cp:lastModifiedBy>Setup</cp:lastModifiedBy>
  <cp:revision>3</cp:revision>
  <cp:lastPrinted>2009-03-05T22:14:00Z</cp:lastPrinted>
  <dcterms:created xsi:type="dcterms:W3CDTF">2013-09-27T17:01:00Z</dcterms:created>
  <dcterms:modified xsi:type="dcterms:W3CDTF">2014-05-27T20:20:00Z</dcterms:modified>
</cp:coreProperties>
</file>